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796C23">
      <w:pPr>
        <w:ind w:left="9217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DF7039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18FA">
        <w:rPr>
          <w:sz w:val="28"/>
          <w:szCs w:val="28"/>
          <w:u w:val="single"/>
        </w:rPr>
        <w:t>17.02.2023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="00E87A75">
        <w:rPr>
          <w:sz w:val="28"/>
          <w:szCs w:val="28"/>
        </w:rPr>
        <w:t>№</w:t>
      </w:r>
      <w:r w:rsidR="004918FA">
        <w:rPr>
          <w:sz w:val="28"/>
          <w:szCs w:val="28"/>
        </w:rPr>
        <w:t xml:space="preserve"> </w:t>
      </w:r>
      <w:r w:rsidR="004918FA">
        <w:rPr>
          <w:sz w:val="28"/>
          <w:szCs w:val="28"/>
          <w:u w:val="single"/>
        </w:rPr>
        <w:t>379</w:t>
      </w:r>
    </w:p>
    <w:p w:rsidR="00E87A75" w:rsidRDefault="00A25443" w:rsidP="00796C23">
      <w:pPr>
        <w:ind w:left="63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215B3" w:rsidRDefault="00A25443" w:rsidP="00796C23">
      <w:pPr>
        <w:ind w:left="63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796C23" w:rsidP="00C64BED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5B3" w:rsidRPr="00517BC7">
        <w:rPr>
          <w:sz w:val="28"/>
          <w:szCs w:val="28"/>
        </w:rPr>
        <w:t xml:space="preserve">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796C23">
        <w:trPr>
          <w:trHeight w:val="120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48"/>
        <w:gridCol w:w="854"/>
        <w:gridCol w:w="851"/>
        <w:gridCol w:w="851"/>
        <w:gridCol w:w="851"/>
        <w:gridCol w:w="851"/>
      </w:tblGrid>
      <w:tr w:rsidR="00C64BED" w:rsidTr="00B41F34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29842,7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 w:rsidP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43644,2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46187,9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1716E2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E2" w:rsidRDefault="001716E2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E2" w:rsidRDefault="001716E2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29842,7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43644,2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46187,9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38343,3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14483,2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15342,9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 w:rsidP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1716E2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E2" w:rsidRDefault="001716E2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E2" w:rsidRDefault="001716E2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14483,2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15342,9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15166,6</w:t>
            </w:r>
          </w:p>
        </w:tc>
      </w:tr>
      <w:tr w:rsidR="0034713A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B41F34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20  140,0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1716E2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15359,5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1716E2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28301,3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1716E2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31021,3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1716E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1716E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1716E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1716E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1716E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1716E2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1716E2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E2" w:rsidRDefault="001716E2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E2" w:rsidRDefault="001716E2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20  140,0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15359,5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28301,3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31021,3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E2" w:rsidRDefault="001716E2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23176,7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7C1F56">
      <w:headerReference w:type="default" r:id="rId9"/>
      <w:footerReference w:type="even" r:id="rId10"/>
      <w:pgSz w:w="16840" w:h="11907" w:orient="landscape" w:code="9"/>
      <w:pgMar w:top="1701" w:right="851" w:bottom="567" w:left="1134" w:header="709" w:footer="709" w:gutter="0"/>
      <w:pgNumType w:start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E46" w:rsidRDefault="00E07E46">
      <w:r>
        <w:separator/>
      </w:r>
    </w:p>
  </w:endnote>
  <w:endnote w:type="continuationSeparator" w:id="0">
    <w:p w:rsidR="00E07E46" w:rsidRDefault="00E0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6" w:rsidRDefault="00E754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7E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7E46" w:rsidRDefault="00E07E4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E46" w:rsidRDefault="00E07E46">
      <w:r>
        <w:separator/>
      </w:r>
    </w:p>
  </w:footnote>
  <w:footnote w:type="continuationSeparator" w:id="0">
    <w:p w:rsidR="00E07E46" w:rsidRDefault="00E07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E07E46" w:rsidRDefault="004918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07E46" w:rsidRDefault="00E07E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15A2D"/>
    <w:rsid w:val="000208D8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51E8"/>
    <w:rsid w:val="00146AFA"/>
    <w:rsid w:val="00147F41"/>
    <w:rsid w:val="00153B21"/>
    <w:rsid w:val="001625E0"/>
    <w:rsid w:val="00163F5E"/>
    <w:rsid w:val="00164DE2"/>
    <w:rsid w:val="00166BD5"/>
    <w:rsid w:val="001716E2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1F756C"/>
    <w:rsid w:val="00211EEB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6CFC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46B9"/>
    <w:rsid w:val="003E5FE9"/>
    <w:rsid w:val="00406191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040F"/>
    <w:rsid w:val="004918FA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2043D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5096"/>
    <w:rsid w:val="00587BF6"/>
    <w:rsid w:val="00593231"/>
    <w:rsid w:val="00597C67"/>
    <w:rsid w:val="005A3896"/>
    <w:rsid w:val="005A7F3B"/>
    <w:rsid w:val="005B1D45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437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97E68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17B2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6C23"/>
    <w:rsid w:val="00797DEC"/>
    <w:rsid w:val="007A333A"/>
    <w:rsid w:val="007A4180"/>
    <w:rsid w:val="007A5AF3"/>
    <w:rsid w:val="007B5DBC"/>
    <w:rsid w:val="007B6388"/>
    <w:rsid w:val="007C0A5F"/>
    <w:rsid w:val="007C1F56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77F10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2ACA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4A1"/>
    <w:rsid w:val="00AA4938"/>
    <w:rsid w:val="00AA692C"/>
    <w:rsid w:val="00AB015C"/>
    <w:rsid w:val="00AB4D2F"/>
    <w:rsid w:val="00AD1DB2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167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1F34"/>
    <w:rsid w:val="00B42E0D"/>
    <w:rsid w:val="00B444A2"/>
    <w:rsid w:val="00B50910"/>
    <w:rsid w:val="00B56C5E"/>
    <w:rsid w:val="00B577C9"/>
    <w:rsid w:val="00B62CFB"/>
    <w:rsid w:val="00B63257"/>
    <w:rsid w:val="00B705D1"/>
    <w:rsid w:val="00B71F45"/>
    <w:rsid w:val="00B72D61"/>
    <w:rsid w:val="00B74013"/>
    <w:rsid w:val="00B76646"/>
    <w:rsid w:val="00B80D60"/>
    <w:rsid w:val="00B8231A"/>
    <w:rsid w:val="00B84709"/>
    <w:rsid w:val="00B85FF3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290E"/>
    <w:rsid w:val="00C17AE9"/>
    <w:rsid w:val="00C215B3"/>
    <w:rsid w:val="00C24928"/>
    <w:rsid w:val="00C34212"/>
    <w:rsid w:val="00C4180F"/>
    <w:rsid w:val="00C4382A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3671"/>
    <w:rsid w:val="00CC54A9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1F7D"/>
    <w:rsid w:val="00DB4D6B"/>
    <w:rsid w:val="00DB53F3"/>
    <w:rsid w:val="00DC2302"/>
    <w:rsid w:val="00DC3818"/>
    <w:rsid w:val="00DC5E09"/>
    <w:rsid w:val="00DD3FCB"/>
    <w:rsid w:val="00DE261D"/>
    <w:rsid w:val="00DE50C1"/>
    <w:rsid w:val="00DF7039"/>
    <w:rsid w:val="00E01FE0"/>
    <w:rsid w:val="00E04378"/>
    <w:rsid w:val="00E07E46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421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B0AD4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502A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005BF-37DC-4FBA-9407-1B5D6C05E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2</Pages>
  <Words>376</Words>
  <Characters>2147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2023-02-17T09:51:00Z</cp:lastPrinted>
  <dcterms:created xsi:type="dcterms:W3CDTF">2023-02-17T09:51:00Z</dcterms:created>
  <dcterms:modified xsi:type="dcterms:W3CDTF">2023-02-17T09:51:00Z</dcterms:modified>
</cp:coreProperties>
</file>